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4FAF7A25" w:rsidR="00F422D3" w:rsidRDefault="00F422D3" w:rsidP="004B5C9B">
      <w:pPr>
        <w:pStyle w:val="Titul2"/>
        <w:jc w:val="both"/>
      </w:pPr>
      <w:r>
        <w:t>Název zakázky: „</w:t>
      </w:r>
      <w:r w:rsidR="00F64C7D">
        <w:t>Dodávka hledače kabelů</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7F74C1B5" w14:textId="793A7503" w:rsidR="001C2A3F" w:rsidRPr="00F64C7D" w:rsidRDefault="001C2A3F"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2A398D">
        <w:rPr>
          <w:rFonts w:eastAsia="Times New Roman" w:cs="Arial"/>
          <w:snapToGrid w:val="0"/>
          <w:lang w:eastAsia="cs-CZ"/>
        </w:rPr>
        <w:t xml:space="preserve">Ing. </w:t>
      </w:r>
      <w:r w:rsidR="006937AA">
        <w:rPr>
          <w:rFonts w:eastAsia="Times New Roman" w:cs="Arial"/>
          <w:snapToGrid w:val="0"/>
          <w:lang w:eastAsia="cs-CZ"/>
        </w:rPr>
        <w:t xml:space="preserve">Pavlou </w:t>
      </w:r>
      <w:r w:rsidR="006937AA" w:rsidRPr="00F64C7D">
        <w:rPr>
          <w:rFonts w:eastAsia="Times New Roman" w:cs="Arial"/>
          <w:snapToGrid w:val="0"/>
          <w:lang w:eastAsia="cs-CZ"/>
        </w:rPr>
        <w:t>Kosinovou</w:t>
      </w:r>
      <w:r w:rsidRPr="00F64C7D">
        <w:rPr>
          <w:rFonts w:eastAsia="Times New Roman" w:cs="Arial"/>
          <w:snapToGrid w:val="0"/>
          <w:lang w:eastAsia="cs-CZ"/>
        </w:rPr>
        <w:t>, ředitel</w:t>
      </w:r>
      <w:r w:rsidR="006937AA" w:rsidRPr="00F64C7D">
        <w:rPr>
          <w:rFonts w:eastAsia="Times New Roman" w:cs="Arial"/>
          <w:snapToGrid w:val="0"/>
          <w:lang w:eastAsia="cs-CZ"/>
        </w:rPr>
        <w:t>kou</w:t>
      </w:r>
      <w:r w:rsidRPr="00F64C7D">
        <w:rPr>
          <w:rFonts w:eastAsia="Times New Roman" w:cs="Arial"/>
          <w:snapToGrid w:val="0"/>
          <w:lang w:eastAsia="cs-CZ"/>
        </w:rPr>
        <w:t xml:space="preserve"> Oblastního ředitelství Hradec Králové</w:t>
      </w:r>
    </w:p>
    <w:p w14:paraId="3D38401B" w14:textId="3CF377A1" w:rsidR="002A398D" w:rsidRPr="00F64C7D" w:rsidRDefault="002A398D"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F64C7D">
        <w:rPr>
          <w:rFonts w:eastAsia="Times New Roman" w:cs="Arial"/>
          <w:snapToGrid w:val="0"/>
          <w:lang w:eastAsia="cs-CZ"/>
        </w:rPr>
        <w:tab/>
      </w:r>
      <w:r w:rsidRPr="00F64C7D">
        <w:rPr>
          <w:rFonts w:eastAsia="Times New Roman" w:cs="Arial"/>
          <w:snapToGrid w:val="0"/>
          <w:lang w:eastAsia="cs-CZ"/>
        </w:rPr>
        <w:tab/>
        <w:t>na základě pověření č. 3</w:t>
      </w:r>
      <w:r w:rsidR="006937AA" w:rsidRPr="00F64C7D">
        <w:rPr>
          <w:rFonts w:eastAsia="Times New Roman" w:cs="Arial"/>
          <w:snapToGrid w:val="0"/>
          <w:lang w:eastAsia="cs-CZ"/>
        </w:rPr>
        <w:t>430</w:t>
      </w:r>
      <w:r w:rsidRPr="00F64C7D">
        <w:rPr>
          <w:rFonts w:eastAsia="Times New Roman" w:cs="Arial"/>
          <w:snapToGrid w:val="0"/>
          <w:lang w:eastAsia="cs-CZ"/>
        </w:rPr>
        <w:t xml:space="preserve"> ze dne 1</w:t>
      </w:r>
      <w:r w:rsidR="006937AA" w:rsidRPr="00F64C7D">
        <w:rPr>
          <w:rFonts w:eastAsia="Times New Roman" w:cs="Arial"/>
          <w:snapToGrid w:val="0"/>
          <w:lang w:eastAsia="cs-CZ"/>
        </w:rPr>
        <w:t>2</w:t>
      </w:r>
      <w:r w:rsidRPr="00F64C7D">
        <w:rPr>
          <w:rFonts w:eastAsia="Times New Roman" w:cs="Arial"/>
          <w:snapToGrid w:val="0"/>
          <w:lang w:eastAsia="cs-CZ"/>
        </w:rPr>
        <w:t xml:space="preserve">. </w:t>
      </w:r>
      <w:r w:rsidR="006937AA" w:rsidRPr="00F64C7D">
        <w:rPr>
          <w:rFonts w:eastAsia="Times New Roman" w:cs="Arial"/>
          <w:snapToGrid w:val="0"/>
          <w:lang w:eastAsia="cs-CZ"/>
        </w:rPr>
        <w:t>12</w:t>
      </w:r>
      <w:r w:rsidRPr="00F64C7D">
        <w:rPr>
          <w:rFonts w:eastAsia="Times New Roman" w:cs="Arial"/>
          <w:snapToGrid w:val="0"/>
          <w:lang w:eastAsia="cs-CZ"/>
        </w:rPr>
        <w:t>. 202</w:t>
      </w:r>
      <w:r w:rsidR="006937AA" w:rsidRPr="00F64C7D">
        <w:rPr>
          <w:rFonts w:eastAsia="Times New Roman" w:cs="Arial"/>
          <w:snapToGrid w:val="0"/>
          <w:lang w:eastAsia="cs-CZ"/>
        </w:rPr>
        <w:t>3</w:t>
      </w:r>
    </w:p>
    <w:p w14:paraId="32000F52" w14:textId="77777777" w:rsidR="001C2A3F" w:rsidRPr="001C2A3F"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F64C7D">
        <w:rPr>
          <w:rFonts w:eastAsia="Times New Roman" w:cs="Arial"/>
          <w:snapToGrid w:val="0"/>
          <w:lang w:eastAsia="cs-CZ"/>
        </w:rPr>
        <w:tab/>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54790212" w14:textId="63437B2E" w:rsidR="001C2A3F" w:rsidRPr="001C2A3F" w:rsidRDefault="00F64C7D" w:rsidP="004B5C9B">
      <w:pPr>
        <w:tabs>
          <w:tab w:val="left" w:pos="567"/>
          <w:tab w:val="left" w:pos="3544"/>
        </w:tabs>
        <w:spacing w:after="0" w:line="240" w:lineRule="auto"/>
        <w:ind w:left="1134"/>
        <w:jc w:val="both"/>
        <w:rPr>
          <w:rFonts w:eastAsia="Times New Roman" w:cs="Arial"/>
          <w:snapToGrid w:val="0"/>
          <w:lang w:eastAsia="cs-CZ"/>
        </w:rPr>
      </w:pPr>
      <w:r w:rsidRPr="007A3D56">
        <w:rPr>
          <w:rFonts w:eastAsia="Times New Roman" w:cs="Arial"/>
          <w:snapToGrid w:val="0"/>
          <w:lang w:eastAsia="cs-CZ"/>
        </w:rPr>
        <w:t xml:space="preserve">Ing. Petr Albrecht, tel.: +420 607 547 819, e-mail: </w:t>
      </w:r>
      <w:r w:rsidRPr="00F64C7D">
        <w:rPr>
          <w:rFonts w:eastAsia="Times New Roman" w:cs="Arial"/>
          <w:snapToGrid w:val="0"/>
          <w:lang w:eastAsia="cs-CZ"/>
        </w:rPr>
        <w:t>Albrecht@spravazeleznic.cz</w:t>
      </w:r>
      <w:r>
        <w:rPr>
          <w:rFonts w:eastAsia="Times New Roman" w:cs="Arial"/>
          <w:snapToGrid w:val="0"/>
          <w:lang w:eastAsia="cs-CZ"/>
        </w:rPr>
        <w:t xml:space="preserve">   </w:t>
      </w:r>
      <w:r w:rsidRPr="007A3D56">
        <w:rPr>
          <w:rFonts w:eastAsia="Times New Roman" w:cs="Arial"/>
          <w:snapToGrid w:val="0"/>
          <w:lang w:eastAsia="cs-CZ"/>
        </w:rPr>
        <w:t xml:space="preserve">Ing. Radek </w:t>
      </w:r>
      <w:proofErr w:type="spellStart"/>
      <w:r w:rsidRPr="007A3D56">
        <w:rPr>
          <w:rFonts w:eastAsia="Times New Roman" w:cs="Arial"/>
          <w:snapToGrid w:val="0"/>
          <w:lang w:eastAsia="cs-CZ"/>
        </w:rPr>
        <w:t>Ambrus</w:t>
      </w:r>
      <w:proofErr w:type="spellEnd"/>
      <w:r w:rsidRPr="007A3D56">
        <w:rPr>
          <w:rFonts w:eastAsia="Times New Roman" w:cs="Arial"/>
          <w:snapToGrid w:val="0"/>
          <w:lang w:eastAsia="cs-CZ"/>
        </w:rPr>
        <w:t xml:space="preserve">, tel.: +420 722 990 273, e-mail: </w:t>
      </w:r>
      <w:proofErr w:type="spellStart"/>
      <w:r w:rsidRPr="007A3D56">
        <w:rPr>
          <w:rFonts w:eastAsia="Times New Roman" w:cs="Arial"/>
          <w:snapToGrid w:val="0"/>
          <w:lang w:eastAsia="cs-CZ"/>
        </w:rPr>
        <w:t>AmbrusR@spravazeleznic.cz</w:t>
      </w:r>
      <w:proofErr w:type="spellEnd"/>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U Fotochemy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0C8E3AB9" w:rsidR="00436951" w:rsidRDefault="00436951" w:rsidP="004B5C9B">
      <w:pPr>
        <w:pStyle w:val="Textbezodsazen"/>
        <w:spacing w:after="0"/>
      </w:pPr>
      <w:r w:rsidRPr="002A398D">
        <w:t xml:space="preserve">          ev. č. registru VZ: </w:t>
      </w:r>
      <w:r w:rsidR="000573A2">
        <w:t>64026055</w:t>
      </w:r>
    </w:p>
    <w:p w14:paraId="08A8692F" w14:textId="7444492D" w:rsidR="00C86076" w:rsidRPr="002A398D" w:rsidRDefault="00C86076" w:rsidP="00C86076">
      <w:pPr>
        <w:pStyle w:val="Textbezodsazen"/>
        <w:spacing w:after="0"/>
        <w:ind w:firstLine="630"/>
      </w:pPr>
      <w:proofErr w:type="spellStart"/>
      <w:r>
        <w:t>ISPROFOND</w:t>
      </w:r>
      <w:proofErr w:type="spellEnd"/>
      <w:r>
        <w:t xml:space="preserve">: </w:t>
      </w:r>
      <w:r w:rsidR="00F64C7D">
        <w:t>5003540011</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lastRenderedPageBreak/>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28463FDF" w:rsidR="00067B13" w:rsidRPr="00067B13" w:rsidRDefault="00067B13" w:rsidP="004B5C9B">
      <w:pPr>
        <w:pStyle w:val="Text1-1"/>
      </w:pPr>
      <w:r w:rsidRPr="00067B13">
        <w:t xml:space="preserve">Předmětem této </w:t>
      </w:r>
      <w:r w:rsidR="00022D32">
        <w:t>S</w:t>
      </w:r>
      <w:r w:rsidRPr="00067B13">
        <w:t>mlouvy je v souladu s Výzvou k podání nabídky „</w:t>
      </w:r>
      <w:r w:rsidR="00F64C7D">
        <w:t>Dodávka hledače kabelů</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Pr="00F64C7D">
        <w:t xml:space="preserve">dodání </w:t>
      </w:r>
      <w:r w:rsidR="00F64C7D" w:rsidRPr="00F64C7D">
        <w:t>2 ks nových hledačů kabelů</w:t>
      </w:r>
      <w:r w:rsidRPr="00F64C7D">
        <w:t xml:space="preserve"> uvedených v příloze č. 1 této </w:t>
      </w:r>
      <w:r w:rsidR="00AB4C40" w:rsidRPr="00F64C7D">
        <w:t>S</w:t>
      </w:r>
      <w:r w:rsidRPr="00F64C7D">
        <w:t>mlouvy</w:t>
      </w:r>
      <w:r w:rsidR="00F64C7D">
        <w:t xml:space="preserve"> a zaškolení zaměstnanců</w:t>
      </w:r>
      <w:r w:rsidR="00CB4EF1" w:rsidRPr="00CB4EF1">
        <w:rPr>
          <w:highlight w:val="green"/>
        </w:rPr>
        <w:t xml:space="preserve"> </w:t>
      </w:r>
      <w:r w:rsidR="00CB4EF1" w:rsidRPr="00F64C7D">
        <w:t>Kupujícího do jeho odsluhy, blíže specifikováno  v příloze č. 1 této Smlouvy</w:t>
      </w:r>
      <w:r w:rsidRPr="00F64C7D">
        <w:t>, k</w:t>
      </w:r>
      <w:r w:rsidR="009910DA" w:rsidRPr="00F64C7D">
        <w:t>terá je nedílnou součástí této S</w:t>
      </w:r>
      <w:r w:rsidRPr="00F64C7D">
        <w:t>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lastRenderedPageBreak/>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70B8298D"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w:t>
      </w:r>
      <w:r w:rsidRPr="00F64C7D">
        <w:t xml:space="preserve">se splatností </w:t>
      </w:r>
      <w:r w:rsidR="00F64C7D" w:rsidRPr="00F64C7D">
        <w:t>6</w:t>
      </w:r>
      <w:r w:rsidRPr="00F64C7D">
        <w:t>0 kalendářních dnů</w:t>
      </w:r>
      <w:r w:rsidRPr="00D17950">
        <w:t xml:space="preserve"> od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proofErr w:type="gramStart"/>
      <w:r w:rsidRPr="005D572B">
        <w:t>doklady - faktury</w:t>
      </w:r>
      <w:proofErr w:type="gramEnd"/>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77777777"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 kterým je sídlo organizační jednotky kupujícího:</w:t>
      </w:r>
    </w:p>
    <w:p w14:paraId="21CFE64A" w14:textId="77777777" w:rsidR="00E30CC9" w:rsidRPr="00F64C7D" w:rsidRDefault="00782D29" w:rsidP="004B5C9B">
      <w:pPr>
        <w:pStyle w:val="Text1-1"/>
        <w:numPr>
          <w:ilvl w:val="0"/>
          <w:numId w:val="0"/>
        </w:numPr>
        <w:spacing w:after="0"/>
        <w:ind w:left="737"/>
        <w:rPr>
          <w:rFonts w:eastAsia="Times New Roman" w:cs="Arial"/>
          <w:lang w:eastAsia="cs-CZ"/>
        </w:rPr>
      </w:pPr>
      <w:r w:rsidRPr="00F64C7D">
        <w:rPr>
          <w:rFonts w:eastAsia="Times New Roman" w:cs="Arial"/>
          <w:lang w:eastAsia="cs-CZ"/>
        </w:rPr>
        <w:t>S</w:t>
      </w:r>
      <w:r w:rsidR="00E30CC9" w:rsidRPr="00F64C7D">
        <w:rPr>
          <w:rFonts w:eastAsia="Times New Roman" w:cs="Arial"/>
          <w:lang w:eastAsia="cs-CZ"/>
        </w:rPr>
        <w:t>práva železnic</w:t>
      </w:r>
      <w:r w:rsidRPr="00F64C7D">
        <w:rPr>
          <w:rFonts w:eastAsia="Times New Roman" w:cs="Arial"/>
          <w:lang w:eastAsia="cs-CZ"/>
        </w:rPr>
        <w:t>, s</w:t>
      </w:r>
      <w:r w:rsidR="00E30CC9" w:rsidRPr="00F64C7D">
        <w:rPr>
          <w:rFonts w:eastAsia="Times New Roman" w:cs="Arial"/>
          <w:lang w:eastAsia="cs-CZ"/>
        </w:rPr>
        <w:t>tátní organizace</w:t>
      </w:r>
    </w:p>
    <w:p w14:paraId="3FC2616D" w14:textId="77777777" w:rsidR="00782D29" w:rsidRPr="00F64C7D" w:rsidRDefault="00782D29" w:rsidP="004B5C9B">
      <w:pPr>
        <w:pStyle w:val="Text1-1"/>
        <w:numPr>
          <w:ilvl w:val="0"/>
          <w:numId w:val="0"/>
        </w:numPr>
        <w:spacing w:after="0"/>
        <w:ind w:left="737"/>
        <w:rPr>
          <w:rFonts w:eastAsia="Times New Roman" w:cs="Arial"/>
          <w:lang w:eastAsia="cs-CZ"/>
        </w:rPr>
      </w:pPr>
      <w:r w:rsidRPr="00F64C7D">
        <w:rPr>
          <w:rFonts w:eastAsia="Times New Roman" w:cs="Arial"/>
          <w:lang w:eastAsia="cs-CZ"/>
        </w:rPr>
        <w:t>Oblastní ředitelství Hradec Králové</w:t>
      </w:r>
    </w:p>
    <w:p w14:paraId="1F206373" w14:textId="1F71C6AE" w:rsidR="00782D29" w:rsidRPr="00D53CA1" w:rsidRDefault="00782D29" w:rsidP="004B5C9B">
      <w:pPr>
        <w:pStyle w:val="Text1-1"/>
        <w:numPr>
          <w:ilvl w:val="0"/>
          <w:numId w:val="0"/>
        </w:numPr>
        <w:ind w:left="737"/>
      </w:pPr>
      <w:r w:rsidRPr="00F64C7D">
        <w:rPr>
          <w:rFonts w:eastAsia="Times New Roman" w:cs="Arial"/>
          <w:lang w:eastAsia="cs-CZ"/>
        </w:rPr>
        <w:t>U Fotochemy 259</w:t>
      </w:r>
      <w:r w:rsidR="006D3E6B" w:rsidRPr="00F64C7D">
        <w:rPr>
          <w:rFonts w:eastAsia="Times New Roman" w:cs="Arial"/>
          <w:lang w:eastAsia="cs-CZ"/>
        </w:rPr>
        <w:t>/8</w:t>
      </w:r>
      <w:r w:rsidRPr="00F64C7D">
        <w:rPr>
          <w:rFonts w:eastAsia="Times New Roman" w:cs="Arial"/>
          <w:lang w:eastAsia="cs-CZ"/>
        </w:rPr>
        <w:t>, 50</w:t>
      </w:r>
      <w:r w:rsidR="006D3E6B" w:rsidRPr="00F64C7D">
        <w:rPr>
          <w:rFonts w:eastAsia="Times New Roman" w:cs="Arial"/>
          <w:lang w:eastAsia="cs-CZ"/>
        </w:rPr>
        <w:t>0</w:t>
      </w:r>
      <w:r w:rsidRPr="00F64C7D">
        <w:rPr>
          <w:rFonts w:eastAsia="Times New Roman" w:cs="Arial"/>
          <w:lang w:eastAsia="cs-CZ"/>
        </w:rPr>
        <w:t xml:space="preserve"> 0</w:t>
      </w:r>
      <w:r w:rsidR="006D3E6B" w:rsidRPr="00F64C7D">
        <w:rPr>
          <w:rFonts w:eastAsia="Times New Roman" w:cs="Arial"/>
          <w:lang w:eastAsia="cs-CZ"/>
        </w:rPr>
        <w:t>2</w:t>
      </w:r>
      <w:r w:rsidRPr="00F64C7D">
        <w:rPr>
          <w:rFonts w:eastAsia="Times New Roman" w:cs="Arial"/>
          <w:lang w:eastAsia="cs-CZ"/>
        </w:rPr>
        <w:t xml:space="preserve"> Hradec Králové</w:t>
      </w:r>
    </w:p>
    <w:p w14:paraId="3893E5E1" w14:textId="1EB61A09" w:rsidR="00782D29" w:rsidRDefault="00782D29" w:rsidP="004B5C9B">
      <w:pPr>
        <w:pStyle w:val="Text1-1"/>
      </w:pPr>
      <w:r w:rsidRPr="00782D29">
        <w:t xml:space="preserve">Termín dodávky předmětu koupě: </w:t>
      </w:r>
      <w:r w:rsidRPr="00782D29">
        <w:tab/>
      </w:r>
      <w:r w:rsidR="00F64C7D">
        <w:t>do 15. 10. 2026</w:t>
      </w:r>
    </w:p>
    <w:p w14:paraId="1CE6BDEF" w14:textId="623CF09D" w:rsidR="00782D29" w:rsidRDefault="00782D29" w:rsidP="004B5C9B">
      <w:pPr>
        <w:pStyle w:val="Text1-1"/>
      </w:pPr>
      <w:r w:rsidRPr="00782D29">
        <w:t>Smluvní strany se dohodly, že předmět koupě může být</w:t>
      </w:r>
      <w:r w:rsidR="00022D32">
        <w:t xml:space="preserve"> dodán na určené místo plnění v </w:t>
      </w:r>
      <w:r w:rsidRPr="00782D29">
        <w:t xml:space="preserve">pracovní dny v </w:t>
      </w:r>
      <w:r w:rsidRPr="00F64C7D">
        <w:t xml:space="preserve">době od 7.00 do 13.00 hodin kdykoliv v termínu účinnosti této </w:t>
      </w:r>
      <w:r w:rsidR="00183EDF" w:rsidRPr="00F64C7D">
        <w:t>S</w:t>
      </w:r>
      <w:r w:rsidRPr="00F64C7D">
        <w:t xml:space="preserve">mlouvy s tím, že termín plnění bude oznámen v předstihu 2 pracovních dní </w:t>
      </w:r>
      <w:r w:rsidR="00183EDF" w:rsidRPr="00F64C7D">
        <w:t>P</w:t>
      </w:r>
      <w:r w:rsidRPr="00F64C7D">
        <w:t xml:space="preserve">rodávajícím </w:t>
      </w:r>
      <w:r w:rsidR="00183EDF" w:rsidRPr="00F64C7D">
        <w:t>K</w:t>
      </w:r>
      <w:r w:rsidRPr="00F64C7D">
        <w:t xml:space="preserve">upujícímu (emailem na adresu </w:t>
      </w:r>
      <w:proofErr w:type="spellStart"/>
      <w:r w:rsidR="00F64C7D" w:rsidRPr="00F64C7D">
        <w:t>Jiroudek</w:t>
      </w:r>
      <w:r w:rsidRPr="00F64C7D">
        <w:t>@</w:t>
      </w:r>
      <w:r w:rsidR="00B62B67" w:rsidRPr="00F64C7D">
        <w:t>spravazeleznic</w:t>
      </w:r>
      <w:r w:rsidRPr="00F64C7D">
        <w:t>.cz</w:t>
      </w:r>
      <w:proofErr w:type="spellEnd"/>
      <w:r w:rsidRPr="00F64C7D">
        <w:t xml:space="preserve"> a v kopii na</w:t>
      </w:r>
      <w:r w:rsidR="00022D32" w:rsidRPr="00F64C7D">
        <w:t> </w:t>
      </w:r>
      <w:proofErr w:type="spellStart"/>
      <w:r w:rsidR="00F64C7D" w:rsidRPr="00F64C7D">
        <w:t>AmbrusR</w:t>
      </w:r>
      <w:r w:rsidRPr="00F64C7D">
        <w:t>@</w:t>
      </w:r>
      <w:r w:rsidR="00B62B67" w:rsidRPr="00F64C7D">
        <w:t>spravazeleznic</w:t>
      </w:r>
      <w:r w:rsidRPr="00F64C7D">
        <w:t>.cz</w:t>
      </w:r>
      <w:proofErr w:type="spellEnd"/>
      <w:r w:rsidRPr="00F64C7D">
        <w:t xml:space="preserve">) a </w:t>
      </w:r>
      <w:r w:rsidR="009910DA" w:rsidRPr="00F64C7D">
        <w:t>K</w:t>
      </w:r>
      <w:r w:rsidRPr="00F64C7D">
        <w:t xml:space="preserve">upující tento termín emailem </w:t>
      </w:r>
      <w:r w:rsidR="009910DA" w:rsidRPr="00F64C7D">
        <w:t>P</w:t>
      </w:r>
      <w:r w:rsidRPr="00F64C7D">
        <w:t>rodávajícímu potvrdí. Za</w:t>
      </w:r>
      <w:r w:rsidR="00690655" w:rsidRPr="00F64C7D">
        <w:t> </w:t>
      </w:r>
      <w:r w:rsidRPr="00F64C7D">
        <w:t xml:space="preserve">těchto podmínek je </w:t>
      </w:r>
      <w:r w:rsidR="009910DA" w:rsidRPr="00F64C7D">
        <w:t>K</w:t>
      </w:r>
      <w:r w:rsidRPr="00F64C7D">
        <w:t>upující povinen</w:t>
      </w:r>
      <w:r w:rsidRPr="00782D29">
        <w:t xml:space="preserve">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w:t>
      </w:r>
      <w:r w:rsidRPr="00782D29">
        <w:lastRenderedPageBreak/>
        <w:t xml:space="preserve">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3494C619" w:rsidR="00782D29" w:rsidRDefault="00DB3E86" w:rsidP="004B5C9B">
      <w:pPr>
        <w:pStyle w:val="Text1-1"/>
      </w:pPr>
      <w:r w:rsidRPr="00DB3E86">
        <w:t xml:space="preserve">Prodávající poskytuje </w:t>
      </w:r>
      <w:r w:rsidR="009910DA">
        <w:t>K</w:t>
      </w:r>
      <w:r w:rsidRPr="00DB3E86">
        <w:t xml:space="preserve">upujícímu záruku za jakost </w:t>
      </w:r>
      <w:r w:rsidRPr="00F64C7D">
        <w:t>předmětu koupě nejméně v délce 24</w:t>
      </w:r>
      <w:r w:rsidR="00F64C7D">
        <w:t> </w:t>
      </w:r>
      <w:r w:rsidRPr="00F64C7D">
        <w:t xml:space="preserve">měsíců ode dne předání a převzetí předmětu koupě </w:t>
      </w:r>
      <w:r w:rsidR="009910DA" w:rsidRPr="00F64C7D">
        <w:t>K</w:t>
      </w:r>
      <w:r w:rsidRPr="00F64C7D">
        <w:t>upujícím. V případech, kdy by záruční doba poskytnutá výrobci předmětu koupě překročila výše uvedenou dobu 24</w:t>
      </w:r>
      <w:r w:rsidR="00F64C7D">
        <w:t> </w:t>
      </w:r>
      <w:r w:rsidRPr="00F64C7D">
        <w:t xml:space="preserve">měsíců, zavazuje se </w:t>
      </w:r>
      <w:r w:rsidR="009910DA" w:rsidRPr="00F64C7D">
        <w:t>P</w:t>
      </w:r>
      <w:r w:rsidRPr="00F64C7D">
        <w:t xml:space="preserve">rodávající poskytnout </w:t>
      </w:r>
      <w:r w:rsidR="009910DA" w:rsidRPr="00F64C7D">
        <w:t>K</w:t>
      </w:r>
      <w:r w:rsidRPr="00F64C7D">
        <w:t>upujícímu záruku za jakost</w:t>
      </w:r>
      <w:r w:rsidRPr="00DB3E86">
        <w:t xml:space="preserve">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lastRenderedPageBreak/>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rsidRPr="00474026">
        <w:t>48a</w:t>
      </w:r>
      <w:proofErr w:type="spellEnd"/>
      <w:r w:rsidRPr="00474026">
        <w:t xml:space="preserve"> ZZVZ se použije analogicky, </w:t>
      </w:r>
    </w:p>
    <w:p w14:paraId="54DC9BF0" w14:textId="71492F6C" w:rsidR="00474026" w:rsidRPr="00474026" w:rsidRDefault="004246C9" w:rsidP="00474026">
      <w:pPr>
        <w:numPr>
          <w:ilvl w:val="1"/>
          <w:numId w:val="15"/>
        </w:numPr>
        <w:spacing w:after="120"/>
        <w:ind w:left="1134"/>
        <w:jc w:val="both"/>
      </w:pPr>
      <w:r w:rsidRPr="004246C9">
        <w:t xml:space="preserve">on, ani žádný z jeho poddodavatelů nebo jiných osob, jejichž způsobilost byla využita ve smyslu evropských směrnic o zadávání veřejných zakázek, nejsou osobami dle článku </w:t>
      </w:r>
      <w:proofErr w:type="spellStart"/>
      <w:r w:rsidRPr="004246C9">
        <w:t>5k</w:t>
      </w:r>
      <w:proofErr w:type="spellEnd"/>
      <w:r w:rsidRPr="004246C9">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w:t>
      </w:r>
      <w:proofErr w:type="spellStart"/>
      <w:r w:rsidRPr="004246C9">
        <w:t>5k</w:t>
      </w:r>
      <w:proofErr w:type="spellEnd"/>
      <w:r w:rsidRPr="004246C9">
        <w:t xml:space="preserve">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lastRenderedPageBreak/>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povinen zaplatit za každé jednotlivé porušení povinností dle předchozí věty smluvní pokutu ve </w:t>
      </w:r>
      <w:r w:rsidRPr="00F64C7D">
        <w:t>výši 5 % procent</w:t>
      </w:r>
      <w:r w:rsidRPr="00474026">
        <w:t xml:space="preserve"> z Ceny Díla bez DPH sjednané dle této Smlouvy. Ustanovení § 2004 odst. 2 Občanského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Smluvní strany berou na vědomí, že veškeré právní jednání adresované druhé smluvní straně nabývají účinnosti dnem doručení na adresu, kterou si pro účely doručování 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lastRenderedPageBreak/>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w:t>
      </w:r>
      <w:proofErr w:type="spellStart"/>
      <w:r>
        <w:t>ZRS</w:t>
      </w:r>
      <w:proofErr w:type="spellEnd"/>
      <w:r>
        <w:t xml:space="preserve">“). Pokud budou splněny podmínky stanovené </w:t>
      </w:r>
      <w:proofErr w:type="spellStart"/>
      <w:r>
        <w:t>ZRS</w:t>
      </w:r>
      <w:proofErr w:type="spellEnd"/>
      <w:r>
        <w:t xml:space="preserve">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 xml:space="preserve">základě ustanovení § 3 odst. 1 </w:t>
      </w:r>
      <w:proofErr w:type="spellStart"/>
      <w:r>
        <w:t>ZRS</w:t>
      </w:r>
      <w:proofErr w:type="spellEnd"/>
      <w:r>
        <w:t>.</w:t>
      </w:r>
    </w:p>
    <w:p w14:paraId="1C338B4D" w14:textId="11946492"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 xml:space="preserve">mlouvy v registru smluv znečitelněna, nese tato smluvní strana odpovědnost, pokud by smlouva v důsledku takového označení byla uveřejněna způsobem odporujícím </w:t>
      </w:r>
      <w:proofErr w:type="spellStart"/>
      <w:r>
        <w:t>ZRS</w:t>
      </w:r>
      <w:proofErr w:type="spellEnd"/>
      <w:r>
        <w:t>,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r w:rsidR="00F6433F">
        <w:t xml:space="preserve"> </w:t>
      </w:r>
      <w:r w:rsidR="00F6433F">
        <w:rPr>
          <w:rFonts w:eastAsia="Calibri"/>
        </w:rPr>
        <w:t xml:space="preserve">V případě, že smluvní strana neposkytne odůvodnění obchodního tajemství, či se existence obchodního tajemství </w:t>
      </w:r>
      <w:r w:rsidR="00F6433F" w:rsidRPr="005E35EB">
        <w:rPr>
          <w:rFonts w:eastAsia="Calibri"/>
        </w:rPr>
        <w:t>neprokáže, platí, že se o obchodní tajemství nejedná</w:t>
      </w:r>
      <w:r w:rsidR="00F6433F" w:rsidRPr="005E35EB">
        <w:t>.</w:t>
      </w:r>
    </w:p>
    <w:p w14:paraId="1B3470BB" w14:textId="77777777" w:rsidR="00800164" w:rsidRPr="00800164" w:rsidRDefault="00800164" w:rsidP="00800164">
      <w:pPr>
        <w:pStyle w:val="Text1-1"/>
      </w:pPr>
      <w:r w:rsidRPr="00800164">
        <w:t xml:space="preserve">Smluvní strany výslovně prohlašují, že cena předmětu Smlouvy uvedená v čl. 2 Smlouvy a Cenová nabídka uvedená v příloze č. 1 Smlouvy nejsou obchodním tajemstvím ve smyslu § 504 OZ ani jedné ze smluvních stran, a tedy budou uveřejněny prostřednictvím </w:t>
      </w:r>
      <w:proofErr w:type="spellStart"/>
      <w:r w:rsidRPr="00800164">
        <w:t>ZRS</w:t>
      </w:r>
      <w:proofErr w:type="spellEnd"/>
      <w:r w:rsidRPr="00800164">
        <w:t>.</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lastRenderedPageBreak/>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EE1D3D" w:rsidRPr="00EE1D3D" w14:paraId="44B327E5" w14:textId="77777777" w:rsidTr="007967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7967B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80E5E59" w14:textId="77777777" w:rsidR="00EE1D3D" w:rsidRPr="00EE1D3D" w:rsidRDefault="00EE1D3D" w:rsidP="004B5C9B">
            <w:pPr>
              <w:pStyle w:val="Textbezodsazen"/>
              <w:spacing w:line="264" w:lineRule="auto"/>
              <w:rPr>
                <w:sz w:val="18"/>
              </w:rPr>
            </w:pPr>
          </w:p>
        </w:tc>
        <w:tc>
          <w:tcPr>
            <w:tcW w:w="1985"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985"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0DD3C99E" w14:textId="3AF5D281" w:rsidR="00EE1D3D" w:rsidRPr="00EE1D3D" w:rsidRDefault="00EE1D3D" w:rsidP="004B5C9B">
            <w:pPr>
              <w:pStyle w:val="Textbezodsazen"/>
              <w:spacing w:after="0" w:line="264" w:lineRule="auto"/>
              <w:rPr>
                <w:bCs/>
                <w:sz w:val="18"/>
              </w:rPr>
            </w:pPr>
            <w:r w:rsidRPr="00EE1D3D">
              <w:rPr>
                <w:bCs/>
                <w:sz w:val="18"/>
              </w:rPr>
              <w:t xml:space="preserve">Ing. </w:t>
            </w:r>
            <w:r w:rsidR="00AB6C2C">
              <w:rPr>
                <w:bCs/>
                <w:sz w:val="18"/>
              </w:rPr>
              <w:t>Pavla Kosinová</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0EA324E7" w14:textId="2E91DC17" w:rsidR="00EE1D3D" w:rsidRPr="00EE1D3D" w:rsidRDefault="00EE1D3D" w:rsidP="004B5C9B">
            <w:pPr>
              <w:pStyle w:val="Textbezodsazen"/>
              <w:spacing w:after="0" w:line="264" w:lineRule="auto"/>
              <w:rPr>
                <w:bCs/>
                <w:sz w:val="18"/>
              </w:rPr>
            </w:pPr>
            <w:r w:rsidRPr="00EE1D3D">
              <w:rPr>
                <w:bCs/>
                <w:sz w:val="18"/>
              </w:rPr>
              <w:t>ředitel</w:t>
            </w:r>
            <w:r w:rsidR="00AB6C2C">
              <w:rPr>
                <w:bCs/>
                <w:sz w:val="18"/>
              </w:rPr>
              <w:t>ka</w:t>
            </w:r>
            <w:r w:rsidRPr="00EE1D3D">
              <w:rPr>
                <w:bCs/>
                <w:sz w:val="18"/>
              </w:rPr>
              <w:t xml:space="preserve"> Oblastního ředitelství</w:t>
            </w:r>
          </w:p>
          <w:p w14:paraId="23CB67CB" w14:textId="77777777" w:rsidR="00EE1D3D" w:rsidRPr="00EE1D3D" w:rsidRDefault="00EE1D3D" w:rsidP="004B5C9B">
            <w:pPr>
              <w:pStyle w:val="Textbezodsazen"/>
              <w:spacing w:after="0" w:line="264" w:lineRule="auto"/>
              <w:rPr>
                <w:bCs/>
                <w:sz w:val="18"/>
              </w:rPr>
            </w:pPr>
            <w:r w:rsidRPr="00EE1D3D">
              <w:rPr>
                <w:bCs/>
                <w:sz w:val="18"/>
              </w:rPr>
              <w:t>Hradec Králové</w:t>
            </w:r>
          </w:p>
          <w:p w14:paraId="4D59A139" w14:textId="77777777" w:rsidR="00EE1D3D" w:rsidRPr="00EE1D3D" w:rsidRDefault="00EE1D3D" w:rsidP="004B5C9B">
            <w:pPr>
              <w:pStyle w:val="Textbezodsazen"/>
              <w:spacing w:after="0" w:line="264" w:lineRule="auto"/>
              <w:rPr>
                <w:bCs/>
                <w:sz w:val="18"/>
              </w:rPr>
            </w:pPr>
          </w:p>
        </w:tc>
        <w:tc>
          <w:tcPr>
            <w:tcW w:w="1985"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E9069" w14:textId="77777777" w:rsidR="00DB2BB3" w:rsidRDefault="00DB2BB3" w:rsidP="00962258">
      <w:pPr>
        <w:spacing w:after="0" w:line="240" w:lineRule="auto"/>
      </w:pPr>
      <w:r>
        <w:separator/>
      </w:r>
    </w:p>
  </w:endnote>
  <w:endnote w:type="continuationSeparator" w:id="0">
    <w:p w14:paraId="797BA0CD" w14:textId="77777777" w:rsidR="00DB2BB3" w:rsidRDefault="00DB2BB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43283CBB"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0573A2">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3B6D897C" w14:textId="77777777" w:rsidR="00F64C7D" w:rsidRPr="00C1073F" w:rsidRDefault="00F64C7D" w:rsidP="00F64C7D">
          <w:pPr>
            <w:pStyle w:val="Zpat0"/>
            <w:rPr>
              <w:sz w:val="14"/>
            </w:rPr>
          </w:pPr>
          <w:r w:rsidRPr="00F21A52">
            <w:rPr>
              <w:sz w:val="14"/>
            </w:rPr>
            <w:t>Dodávka hledače kabelů</w:t>
          </w:r>
        </w:p>
        <w:p w14:paraId="480C3783" w14:textId="77777777" w:rsidR="006C7460" w:rsidRDefault="006C7460" w:rsidP="00F422D3">
          <w:pPr>
            <w:pStyle w:val="Zpat0"/>
          </w:pP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645678DB" w14:textId="77777777" w:rsidR="00F64C7D" w:rsidRPr="00C1073F" w:rsidRDefault="00F64C7D" w:rsidP="00F64C7D">
          <w:pPr>
            <w:pStyle w:val="Zpat0"/>
            <w:rPr>
              <w:sz w:val="14"/>
            </w:rPr>
          </w:pPr>
          <w:r w:rsidRPr="00F21A52">
            <w:rPr>
              <w:sz w:val="14"/>
            </w:rPr>
            <w:t>Dodávka hledače kabelů</w:t>
          </w:r>
        </w:p>
        <w:p w14:paraId="399AF42F" w14:textId="77777777" w:rsidR="000B073C" w:rsidRPr="00C67F6A" w:rsidRDefault="000B073C" w:rsidP="00C67F6A">
          <w:pPr>
            <w:pStyle w:val="Zpat"/>
            <w:jc w:val="right"/>
            <w:rPr>
              <w:rStyle w:val="slostrnky"/>
            </w:rPr>
          </w:pP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6D56" w14:textId="77777777" w:rsidR="00DB2BB3" w:rsidRDefault="00DB2BB3" w:rsidP="00962258">
      <w:pPr>
        <w:spacing w:after="0" w:line="240" w:lineRule="auto"/>
      </w:pPr>
      <w:r>
        <w:separator/>
      </w:r>
    </w:p>
  </w:footnote>
  <w:footnote w:type="continuationSeparator" w:id="0">
    <w:p w14:paraId="1DD54C1F" w14:textId="77777777" w:rsidR="00DB2BB3" w:rsidRDefault="00DB2BB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573A2"/>
    <w:rsid w:val="0006588D"/>
    <w:rsid w:val="00065EEE"/>
    <w:rsid w:val="00067A5E"/>
    <w:rsid w:val="00067B13"/>
    <w:rsid w:val="000719BB"/>
    <w:rsid w:val="00072A65"/>
    <w:rsid w:val="00072C1E"/>
    <w:rsid w:val="00080E9D"/>
    <w:rsid w:val="0008371B"/>
    <w:rsid w:val="00090317"/>
    <w:rsid w:val="00094FA4"/>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3EC0"/>
    <w:rsid w:val="0015084C"/>
    <w:rsid w:val="00156A8D"/>
    <w:rsid w:val="001656A2"/>
    <w:rsid w:val="00165977"/>
    <w:rsid w:val="00170EC5"/>
    <w:rsid w:val="00173ED3"/>
    <w:rsid w:val="001747C1"/>
    <w:rsid w:val="00177D6B"/>
    <w:rsid w:val="00183EDF"/>
    <w:rsid w:val="001913F8"/>
    <w:rsid w:val="00191F90"/>
    <w:rsid w:val="001B104C"/>
    <w:rsid w:val="001B4E74"/>
    <w:rsid w:val="001C2A3F"/>
    <w:rsid w:val="001C645F"/>
    <w:rsid w:val="001E678E"/>
    <w:rsid w:val="001F0BA7"/>
    <w:rsid w:val="001F458E"/>
    <w:rsid w:val="002038D5"/>
    <w:rsid w:val="002071BB"/>
    <w:rsid w:val="00207DF5"/>
    <w:rsid w:val="00214C3E"/>
    <w:rsid w:val="002310FF"/>
    <w:rsid w:val="00240B81"/>
    <w:rsid w:val="00247D01"/>
    <w:rsid w:val="00261A5B"/>
    <w:rsid w:val="00262E5B"/>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46C9"/>
    <w:rsid w:val="00427794"/>
    <w:rsid w:val="00436951"/>
    <w:rsid w:val="0044764B"/>
    <w:rsid w:val="00450F07"/>
    <w:rsid w:val="00453CD3"/>
    <w:rsid w:val="0046002F"/>
    <w:rsid w:val="00460660"/>
    <w:rsid w:val="00464BA9"/>
    <w:rsid w:val="00474026"/>
    <w:rsid w:val="00483969"/>
    <w:rsid w:val="00485CE8"/>
    <w:rsid w:val="00486107"/>
    <w:rsid w:val="00491827"/>
    <w:rsid w:val="004A5D36"/>
    <w:rsid w:val="004B26ED"/>
    <w:rsid w:val="004B5C9B"/>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340CB"/>
    <w:rsid w:val="005406EB"/>
    <w:rsid w:val="005414BA"/>
    <w:rsid w:val="00553375"/>
    <w:rsid w:val="00553435"/>
    <w:rsid w:val="00553EAC"/>
    <w:rsid w:val="00555884"/>
    <w:rsid w:val="00557DDF"/>
    <w:rsid w:val="005736B7"/>
    <w:rsid w:val="00575E5A"/>
    <w:rsid w:val="00580245"/>
    <w:rsid w:val="00593C6C"/>
    <w:rsid w:val="0059437F"/>
    <w:rsid w:val="005A0FE8"/>
    <w:rsid w:val="005A1F44"/>
    <w:rsid w:val="005B5ACA"/>
    <w:rsid w:val="005D3C39"/>
    <w:rsid w:val="005D572B"/>
    <w:rsid w:val="006011C2"/>
    <w:rsid w:val="00601A8C"/>
    <w:rsid w:val="00607730"/>
    <w:rsid w:val="0061068E"/>
    <w:rsid w:val="006115D3"/>
    <w:rsid w:val="006145EB"/>
    <w:rsid w:val="00624262"/>
    <w:rsid w:val="00633B07"/>
    <w:rsid w:val="00635954"/>
    <w:rsid w:val="00642489"/>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466A"/>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800164"/>
    <w:rsid w:val="00800851"/>
    <w:rsid w:val="00807DD0"/>
    <w:rsid w:val="00821D01"/>
    <w:rsid w:val="00826B7B"/>
    <w:rsid w:val="00835F6E"/>
    <w:rsid w:val="00846789"/>
    <w:rsid w:val="00853D91"/>
    <w:rsid w:val="00855979"/>
    <w:rsid w:val="00863875"/>
    <w:rsid w:val="008663D0"/>
    <w:rsid w:val="00866994"/>
    <w:rsid w:val="00866D34"/>
    <w:rsid w:val="00875405"/>
    <w:rsid w:val="00895975"/>
    <w:rsid w:val="008A3568"/>
    <w:rsid w:val="008C50F3"/>
    <w:rsid w:val="008C7EFE"/>
    <w:rsid w:val="008D03B9"/>
    <w:rsid w:val="008D30C7"/>
    <w:rsid w:val="008D6EDE"/>
    <w:rsid w:val="008F18D6"/>
    <w:rsid w:val="008F2C9B"/>
    <w:rsid w:val="008F797B"/>
    <w:rsid w:val="009020DB"/>
    <w:rsid w:val="00904780"/>
    <w:rsid w:val="0090635B"/>
    <w:rsid w:val="00913FE5"/>
    <w:rsid w:val="00917783"/>
    <w:rsid w:val="00922385"/>
    <w:rsid w:val="009223DF"/>
    <w:rsid w:val="00927364"/>
    <w:rsid w:val="00936091"/>
    <w:rsid w:val="00937A53"/>
    <w:rsid w:val="00940D8A"/>
    <w:rsid w:val="009501D7"/>
    <w:rsid w:val="00962258"/>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94C2F"/>
    <w:rsid w:val="00A97350"/>
    <w:rsid w:val="00AA4CBB"/>
    <w:rsid w:val="00AA65FA"/>
    <w:rsid w:val="00AA7351"/>
    <w:rsid w:val="00AA7AB8"/>
    <w:rsid w:val="00AB2E3F"/>
    <w:rsid w:val="00AB4C40"/>
    <w:rsid w:val="00AB6C2C"/>
    <w:rsid w:val="00AD056F"/>
    <w:rsid w:val="00AD0AF7"/>
    <w:rsid w:val="00AD0C7B"/>
    <w:rsid w:val="00AD5F1A"/>
    <w:rsid w:val="00AD6731"/>
    <w:rsid w:val="00AE268A"/>
    <w:rsid w:val="00AE3148"/>
    <w:rsid w:val="00AF37A3"/>
    <w:rsid w:val="00AF77E4"/>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55DF"/>
    <w:rsid w:val="00B97455"/>
    <w:rsid w:val="00B97CC3"/>
    <w:rsid w:val="00BA0D2B"/>
    <w:rsid w:val="00BC06C4"/>
    <w:rsid w:val="00BC6EE9"/>
    <w:rsid w:val="00BD5C70"/>
    <w:rsid w:val="00BD78B5"/>
    <w:rsid w:val="00BD7E91"/>
    <w:rsid w:val="00BD7F0D"/>
    <w:rsid w:val="00BE0639"/>
    <w:rsid w:val="00C02D0A"/>
    <w:rsid w:val="00C03A6E"/>
    <w:rsid w:val="00C06ADD"/>
    <w:rsid w:val="00C1073F"/>
    <w:rsid w:val="00C11E78"/>
    <w:rsid w:val="00C14445"/>
    <w:rsid w:val="00C203DE"/>
    <w:rsid w:val="00C226C0"/>
    <w:rsid w:val="00C37459"/>
    <w:rsid w:val="00C42371"/>
    <w:rsid w:val="00C42FE6"/>
    <w:rsid w:val="00C44F6A"/>
    <w:rsid w:val="00C45470"/>
    <w:rsid w:val="00C47F40"/>
    <w:rsid w:val="00C556F2"/>
    <w:rsid w:val="00C6198E"/>
    <w:rsid w:val="00C63B8E"/>
    <w:rsid w:val="00C67F6A"/>
    <w:rsid w:val="00C708EA"/>
    <w:rsid w:val="00C778A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4108E"/>
    <w:rsid w:val="00D4328E"/>
    <w:rsid w:val="00D435B2"/>
    <w:rsid w:val="00D448FB"/>
    <w:rsid w:val="00D50DAF"/>
    <w:rsid w:val="00D53CA1"/>
    <w:rsid w:val="00D6163D"/>
    <w:rsid w:val="00D831A3"/>
    <w:rsid w:val="00D84FB3"/>
    <w:rsid w:val="00D97BE3"/>
    <w:rsid w:val="00DA3711"/>
    <w:rsid w:val="00DB2BB3"/>
    <w:rsid w:val="00DB3E86"/>
    <w:rsid w:val="00DB766B"/>
    <w:rsid w:val="00DC21BD"/>
    <w:rsid w:val="00DD46F3"/>
    <w:rsid w:val="00DE0211"/>
    <w:rsid w:val="00DE3FD5"/>
    <w:rsid w:val="00DE44F0"/>
    <w:rsid w:val="00DE56F2"/>
    <w:rsid w:val="00DF116D"/>
    <w:rsid w:val="00DF5182"/>
    <w:rsid w:val="00E11823"/>
    <w:rsid w:val="00E16FF7"/>
    <w:rsid w:val="00E26D68"/>
    <w:rsid w:val="00E30CC9"/>
    <w:rsid w:val="00E30D70"/>
    <w:rsid w:val="00E36A17"/>
    <w:rsid w:val="00E378A4"/>
    <w:rsid w:val="00E44045"/>
    <w:rsid w:val="00E463D2"/>
    <w:rsid w:val="00E51305"/>
    <w:rsid w:val="00E618C4"/>
    <w:rsid w:val="00E7049B"/>
    <w:rsid w:val="00E7415D"/>
    <w:rsid w:val="00E76D69"/>
    <w:rsid w:val="00E86F4A"/>
    <w:rsid w:val="00E87509"/>
    <w:rsid w:val="00E878EE"/>
    <w:rsid w:val="00E901A3"/>
    <w:rsid w:val="00EA1E76"/>
    <w:rsid w:val="00EA585B"/>
    <w:rsid w:val="00EA6EC7"/>
    <w:rsid w:val="00EB104F"/>
    <w:rsid w:val="00EB2CCE"/>
    <w:rsid w:val="00EB46E5"/>
    <w:rsid w:val="00ED14BD"/>
    <w:rsid w:val="00ED29F1"/>
    <w:rsid w:val="00EE1D3D"/>
    <w:rsid w:val="00EE4BE9"/>
    <w:rsid w:val="00EF05B5"/>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433F"/>
    <w:rsid w:val="00F64C7D"/>
    <w:rsid w:val="00F659EB"/>
    <w:rsid w:val="00F71089"/>
    <w:rsid w:val="00F762A8"/>
    <w:rsid w:val="00F80705"/>
    <w:rsid w:val="00F86BA6"/>
    <w:rsid w:val="00F95FBD"/>
    <w:rsid w:val="00FA4D85"/>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87</TotalTime>
  <Pages>10</Pages>
  <Words>3640</Words>
  <Characters>21477</Characters>
  <Application>Microsoft Office Word</Application>
  <DocSecurity>0</DocSecurity>
  <Lines>178</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52</cp:revision>
  <cp:lastPrinted>2019-03-12T14:16:00Z</cp:lastPrinted>
  <dcterms:created xsi:type="dcterms:W3CDTF">2021-04-08T08:03:00Z</dcterms:created>
  <dcterms:modified xsi:type="dcterms:W3CDTF">2026-08-06T08:43:00Z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